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02031" w14:textId="77777777" w:rsidR="0056229C" w:rsidRDefault="0056229C" w:rsidP="0056229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Henry WRAKE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fl.1458)</w:t>
      </w:r>
    </w:p>
    <w:p w14:paraId="297FE054" w14:textId="77777777" w:rsidR="0056229C" w:rsidRDefault="0056229C" w:rsidP="0056229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Durham.</w:t>
      </w:r>
    </w:p>
    <w:p w14:paraId="29CDB8E7" w14:textId="77777777" w:rsidR="0056229C" w:rsidRDefault="0056229C" w:rsidP="0056229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43B4D35" w14:textId="77777777" w:rsidR="0056229C" w:rsidRDefault="0056229C" w:rsidP="0056229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20DDB8D" w14:textId="77777777" w:rsidR="0056229C" w:rsidRDefault="0056229C" w:rsidP="0056229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1458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The Bursar of the Cathedral paid him 6s 4d for thatching a house in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St.Giles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’</w:t>
      </w:r>
    </w:p>
    <w:p w14:paraId="68AC55E9" w14:textId="77777777" w:rsidR="0056229C" w:rsidRDefault="0056229C" w:rsidP="0056229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Street.</w:t>
      </w:r>
    </w:p>
    <w:p w14:paraId="3668B380" w14:textId="77777777" w:rsidR="0056229C" w:rsidRDefault="0056229C" w:rsidP="0056229C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p.86)</w:t>
      </w:r>
    </w:p>
    <w:p w14:paraId="69BAF689" w14:textId="77777777" w:rsidR="0056229C" w:rsidRDefault="0056229C" w:rsidP="0056229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490D916" w14:textId="77777777" w:rsidR="0056229C" w:rsidRDefault="0056229C" w:rsidP="0056229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3E4E960" w14:textId="77777777" w:rsidR="0056229C" w:rsidRDefault="0056229C" w:rsidP="0056229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28 August 2022</w:t>
      </w:r>
    </w:p>
    <w:p w14:paraId="6F8452C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47BDD" w14:textId="77777777" w:rsidR="0056229C" w:rsidRDefault="0056229C" w:rsidP="009139A6">
      <w:r>
        <w:separator/>
      </w:r>
    </w:p>
  </w:endnote>
  <w:endnote w:type="continuationSeparator" w:id="0">
    <w:p w14:paraId="6E3355CD" w14:textId="77777777" w:rsidR="0056229C" w:rsidRDefault="005622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25B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2274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3A4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8EE2B" w14:textId="77777777" w:rsidR="0056229C" w:rsidRDefault="0056229C" w:rsidP="009139A6">
      <w:r>
        <w:separator/>
      </w:r>
    </w:p>
  </w:footnote>
  <w:footnote w:type="continuationSeparator" w:id="0">
    <w:p w14:paraId="7B13EC47" w14:textId="77777777" w:rsidR="0056229C" w:rsidRDefault="005622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24C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18D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C87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9C"/>
    <w:rsid w:val="000666E0"/>
    <w:rsid w:val="002510B7"/>
    <w:rsid w:val="0056229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EDBA3"/>
  <w15:chartTrackingRefBased/>
  <w15:docId w15:val="{3A544F70-C3A5-4242-8D75-71A156B89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2022-09-06T20:59:00Z</dcterms:created>
  <dcterms:modified xsi:type="dcterms:W3CDTF">2022-09-06T21:00:00Z</dcterms:modified>
</cp:coreProperties>
</file>